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84" w:lineRule="auto"/>
        <w:jc w:val="center"/>
        <w:rPr>
          <w:rFonts w:ascii="Times New Roman" w:hAnsi="Times New Roman" w:cs="Times New Roman" w:eastAsiaTheme="minorEastAsia"/>
          <w:b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第三课时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一、选出与所给单词画线部分发音相同的一项。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（   ）1.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lo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u w:val="single"/>
        </w:rPr>
        <w:t>ng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A.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thi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u w:val="single"/>
        </w:rPr>
        <w:t>nk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  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B.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si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u w:val="single"/>
        </w:rPr>
        <w:t>ng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（   ）2.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i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u w:val="single"/>
        </w:rPr>
        <w:t>nk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A.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si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u w:val="single"/>
        </w:rPr>
        <w:t>nk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   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B.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so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u w:val="single"/>
        </w:rPr>
        <w:t>ng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（   ）3.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tru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u w:val="single"/>
        </w:rPr>
        <w:t>nk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A.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dri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u w:val="single"/>
        </w:rPr>
        <w:t>nk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  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B.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ri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u w:val="single"/>
        </w:rPr>
        <w:t>ng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（   ）4.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you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u w:val="single"/>
        </w:rPr>
        <w:t>ng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A.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pi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u w:val="single"/>
        </w:rPr>
        <w:t>nk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  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B.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thi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u w:val="single"/>
        </w:rPr>
        <w:t>ng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（   ）5.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tha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u w:val="single"/>
        </w:rPr>
        <w:t>nk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A.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ra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u w:val="single"/>
        </w:rPr>
        <w:t>nk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  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B.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morni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u w:val="single"/>
        </w:rPr>
        <w:t>ng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二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、给下列单词归类</w:t>
      </w:r>
    </w:p>
    <w:p>
      <w:pPr>
        <w:spacing w:after="0" w:line="384" w:lineRule="auto"/>
        <w:ind w:firstLine="480" w:firstLineChars="200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trunk song ring think sing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thing drink thank morning long bank</w:t>
      </w:r>
    </w:p>
    <w:tbl>
      <w:tblPr>
        <w:tblStyle w:val="6"/>
        <w:tblW w:w="6840" w:type="dxa"/>
        <w:tblInd w:w="39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69"/>
        <w:gridCol w:w="3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3469" w:type="dxa"/>
          </w:tcPr>
          <w:p>
            <w:pPr>
              <w:spacing w:after="0" w:line="384" w:lineRule="auto"/>
              <w:jc w:val="both"/>
              <w:rPr>
                <w:rFonts w:ascii="Times New Roman" w:hAnsi="Times New Roman" w:cs="Times New Roman" w:eastAsiaTheme="minorEastAsia"/>
                <w:kern w:val="10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10"/>
                <w:sz w:val="24"/>
                <w:szCs w:val="24"/>
              </w:rPr>
              <w:t xml:space="preserve">    -ng</w:t>
            </w:r>
          </w:p>
        </w:tc>
        <w:tc>
          <w:tcPr>
            <w:tcW w:w="3371" w:type="dxa"/>
          </w:tcPr>
          <w:p>
            <w:pPr>
              <w:spacing w:after="0" w:line="384" w:lineRule="auto"/>
              <w:jc w:val="both"/>
              <w:rPr>
                <w:rFonts w:ascii="Times New Roman" w:hAnsi="Times New Roman" w:cs="Times New Roman" w:eastAsiaTheme="minorEastAsia"/>
                <w:kern w:val="10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10"/>
                <w:sz w:val="24"/>
                <w:szCs w:val="24"/>
              </w:rPr>
              <w:t xml:space="preserve">      -nk</w:t>
            </w:r>
          </w:p>
        </w:tc>
      </w:tr>
    </w:tbl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三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、给下列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eastAsia="zh-CN"/>
        </w:rPr>
        <w:t>单词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加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>-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ing。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1.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eat _________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2.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write _________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3.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swim __________                 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4.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dance __________    5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walk ________ 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6.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shop_____________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7.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drink___________    8. sing____________    9.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fly_____________       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735965</wp:posOffset>
            </wp:positionH>
            <wp:positionV relativeFrom="paragraph">
              <wp:posOffset>288290</wp:posOffset>
            </wp:positionV>
            <wp:extent cx="633730" cy="733425"/>
            <wp:effectExtent l="9525" t="0" r="12065" b="19050"/>
            <wp:wrapNone/>
            <wp:docPr id="5" name="图片 1" descr="C:\Users\Emily\Desktop\我的图库\老虎跑.jpg老虎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C:\Users\Emily\Desktop\我的图库\老虎跑.jpg老虎跑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7334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2853055</wp:posOffset>
            </wp:positionH>
            <wp:positionV relativeFrom="paragraph">
              <wp:posOffset>259715</wp:posOffset>
            </wp:positionV>
            <wp:extent cx="732790" cy="733425"/>
            <wp:effectExtent l="9525" t="9525" r="19685" b="19050"/>
            <wp:wrapNone/>
            <wp:docPr id="18" name="图片 4" descr="C:\Users\Emily\Desktop\我的图库\七彩练霸五上（R）图片\小鸟.jpg小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" descr="C:\Users\Emily\Desktop\我的图库\七彩练霸五上（R）图片\小鸟.jpg小鸟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2790" cy="7334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四、看图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eastAsia="zh-CN"/>
        </w:rPr>
        <w:t>补全句子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。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</w:p>
    <w:p>
      <w:pPr>
        <w:numPr>
          <w:ilvl w:val="0"/>
          <w:numId w:val="1"/>
        </w:numPr>
        <w:spacing w:after="0" w:line="384" w:lineRule="auto"/>
        <w:ind w:firstLine="240" w:firstLineChars="100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752475</wp:posOffset>
            </wp:positionH>
            <wp:positionV relativeFrom="paragraph">
              <wp:posOffset>318770</wp:posOffset>
            </wp:positionV>
            <wp:extent cx="665480" cy="714375"/>
            <wp:effectExtent l="9525" t="9525" r="10795" b="22860"/>
            <wp:wrapNone/>
            <wp:docPr id="20" name="图片 7" descr="C:\Users\Emily\Desktop\我的图库\兔子跳.jpg兔子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7" descr="C:\Users\Emily\Desktop\我的图库\兔子跳.jpg兔子跳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5480" cy="7143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2986405</wp:posOffset>
            </wp:positionH>
            <wp:positionV relativeFrom="paragraph">
              <wp:posOffset>328930</wp:posOffset>
            </wp:positionV>
            <wp:extent cx="714375" cy="714375"/>
            <wp:effectExtent l="9525" t="9525" r="22860" b="22860"/>
            <wp:wrapNone/>
            <wp:docPr id="15" name="图片 10" descr="D:\卫婧\17秋\七彩练霸·冀教三上\冀三练霸图 电子稿\鱼图.jpg鱼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0" descr="D:\卫婧\17秋\七彩练霸·冀教三上\冀三练霸图 电子稿\鱼图.jpg鱼图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The tiger is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___________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. 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>2.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The bird is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___________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br w:type="textWrapping" w:clear="all"/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</w:p>
    <w:p>
      <w:pPr>
        <w:numPr>
          <w:ilvl w:val="0"/>
          <w:numId w:val="0"/>
        </w:numPr>
        <w:spacing w:after="0" w:line="384" w:lineRule="auto"/>
        <w:ind w:leftChars="100"/>
        <w:jc w:val="both"/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3.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The rabbit is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___________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. 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4.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The fish is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___________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>.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五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、仿写句子</w:t>
      </w:r>
    </w:p>
    <w:p>
      <w:pPr>
        <w:spacing w:after="0" w:line="384" w:lineRule="auto"/>
        <w:ind w:firstLine="480" w:firstLineChars="200"/>
        <w:jc w:val="both"/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例：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Zoom, eat    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>Zoom is eating.</w:t>
      </w:r>
    </w:p>
    <w:p>
      <w:pPr>
        <w:widowControl w:val="0"/>
        <w:numPr>
          <w:ilvl w:val="0"/>
          <w:numId w:val="2"/>
        </w:numPr>
        <w:adjustRightInd/>
        <w:snapToGrid/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Sarah, sing    _____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   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_______</w:t>
      </w:r>
    </w:p>
    <w:p>
      <w:pPr>
        <w:widowControl w:val="0"/>
        <w:numPr>
          <w:ilvl w:val="0"/>
          <w:numId w:val="2"/>
        </w:numPr>
        <w:adjustRightInd/>
        <w:snapToGrid/>
        <w:spacing w:after="0" w:line="384" w:lineRule="auto"/>
        <w:ind w:left="0" w:leftChars="0" w:firstLine="0" w:firstLineChars="0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John, jump      ________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______</w:t>
      </w:r>
    </w:p>
    <w:p>
      <w:pPr>
        <w:widowControl w:val="0"/>
        <w:adjustRightInd/>
        <w:snapToGrid/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3.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Zip, drink      ________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______ </w:t>
      </w:r>
    </w:p>
    <w:p>
      <w:pPr>
        <w:widowControl w:val="0"/>
        <w:adjustRightInd/>
        <w:snapToGrid/>
        <w:spacing w:after="0" w:line="384" w:lineRule="auto"/>
        <w:jc w:val="both"/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>答案：</w:t>
      </w:r>
    </w:p>
    <w:p>
      <w:pPr>
        <w:spacing w:after="0" w:line="384" w:lineRule="auto"/>
        <w:ind w:left="5760" w:hanging="5760" w:hangingChars="240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一、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B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B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5. </w:t>
      </w:r>
      <w:r>
        <w:rPr>
          <w:rFonts w:ascii="Times New Roman" w:hAnsi="Times New Roman" w:cs="Times New Roman" w:eastAsiaTheme="minorEastAsia"/>
          <w:sz w:val="24"/>
          <w:szCs w:val="24"/>
        </w:rPr>
        <w:t>A</w:t>
      </w:r>
    </w:p>
    <w:p>
      <w:pPr>
        <w:spacing w:after="0" w:line="384" w:lineRule="auto"/>
        <w:ind w:left="5760" w:hanging="5760" w:hangingChars="2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二、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ng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>: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song  ring    sing thing   morning long      nk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>: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 trunk think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drink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thank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bank</w:t>
      </w:r>
    </w:p>
    <w:p>
      <w:pPr>
        <w:spacing w:after="0" w:line="384" w:lineRule="auto"/>
        <w:ind w:left="480" w:hanging="480" w:hangingChars="200"/>
        <w:rPr>
          <w:rFonts w:hint="eastAsia"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三、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eating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writing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swimming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dancing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5.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walking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</w:p>
    <w:p>
      <w:pPr>
        <w:spacing w:after="0" w:line="384" w:lineRule="auto"/>
        <w:ind w:left="480" w:leftChars="218" w:firstLine="0" w:firstLineChars="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6.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shopping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7.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drinking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8. </w:t>
      </w:r>
      <w:r>
        <w:rPr>
          <w:rFonts w:ascii="Times New Roman" w:hAnsi="Times New Roman" w:cs="Times New Roman" w:eastAsiaTheme="minorEastAsia"/>
          <w:sz w:val="24"/>
          <w:szCs w:val="24"/>
        </w:rPr>
        <w:t>singing  9.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flying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四、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running 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2.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flying 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jumping 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4. </w:t>
      </w:r>
      <w:r>
        <w:rPr>
          <w:rFonts w:ascii="Times New Roman" w:hAnsi="Times New Roman" w:cs="Times New Roman" w:eastAsiaTheme="minorEastAsia"/>
          <w:sz w:val="24"/>
          <w:szCs w:val="24"/>
        </w:rPr>
        <w:t>swimming</w:t>
      </w:r>
    </w:p>
    <w:p>
      <w:pPr>
        <w:spacing w:after="0" w:line="384" w:lineRule="auto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五、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Sarah is singing.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John is jumping. 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bookmarkStart w:id="0" w:name="_GoBack"/>
      <w:bookmarkEnd w:id="0"/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Zip is drinking.</w:t>
      </w:r>
    </w:p>
    <w:p>
      <w:pPr>
        <w:widowControl w:val="0"/>
        <w:adjustRightInd/>
        <w:snapToGrid/>
        <w:spacing w:after="0" w:line="384" w:lineRule="auto"/>
        <w:jc w:val="both"/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26DA930"/>
    <w:multiLevelType w:val="singleLevel"/>
    <w:tmpl w:val="F26DA93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6FA104A4"/>
    <w:multiLevelType w:val="singleLevel"/>
    <w:tmpl w:val="6FA104A4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D822D69"/>
    <w:rsid w:val="00695193"/>
    <w:rsid w:val="006D0C56"/>
    <w:rsid w:val="00865457"/>
    <w:rsid w:val="00B619F1"/>
    <w:rsid w:val="00E87139"/>
    <w:rsid w:val="16F646BB"/>
    <w:rsid w:val="32656B48"/>
    <w:rsid w:val="3D855280"/>
    <w:rsid w:val="53A002E3"/>
    <w:rsid w:val="615C2DAD"/>
    <w:rsid w:val="6D535020"/>
    <w:rsid w:val="6D822D69"/>
    <w:rsid w:val="78C0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0"/>
    <w:rPr>
      <w:rFonts w:ascii="Tahoma" w:hAnsi="Tahoma"/>
      <w:sz w:val="18"/>
      <w:szCs w:val="18"/>
    </w:rPr>
  </w:style>
  <w:style w:type="character" w:customStyle="1" w:styleId="8">
    <w:name w:val="页脚 Char"/>
    <w:basedOn w:val="5"/>
    <w:link w:val="3"/>
    <w:uiPriority w:val="0"/>
    <w:rPr>
      <w:rFonts w:ascii="Tahoma" w:hAnsi="Tahoma"/>
      <w:sz w:val="18"/>
      <w:szCs w:val="18"/>
    </w:rPr>
  </w:style>
  <w:style w:type="character" w:customStyle="1" w:styleId="9">
    <w:name w:val="批注框文本 Char"/>
    <w:basedOn w:val="5"/>
    <w:link w:val="2"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148</Words>
  <Characters>704</Characters>
  <Lines>5</Lines>
  <Paragraphs>1</Paragraphs>
  <TotalTime>0</TotalTime>
  <ScaleCrop>false</ScaleCrop>
  <LinksUpToDate>false</LinksUpToDate>
  <CharactersWithSpaces>851</CharactersWithSpaces>
  <Application>WPS Office_11.1.0.8135_F1E327BC-269C-435d-A152-05C5408002CA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2018-07-16T03:00:00Z</dcterms:created>
  <dc:creator>宾琳</dc:creator>
  <cp:lastModifiedBy>缘如水</cp:lastModifiedBy>
  <dcterms:modified xsi:type="dcterms:W3CDTF">2018-11-27T10:12:14Z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2052-11.1.0.8135</vt:lpwstr>
  </property>
</Properties>
</file>